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11C52" w14:textId="7A037066" w:rsidR="006E5D65" w:rsidRPr="00F07BB8" w:rsidRDefault="00F07BB8" w:rsidP="30319EAE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0319EAE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Załącznik nr 1.5 do Zarządzenia Rektora UR nr 61/2025</w:t>
      </w:r>
      <w:r w:rsidR="00997F14" w:rsidRPr="30319EAE">
        <w:rPr>
          <w:rFonts w:ascii="Corbel" w:hAnsi="Corbel"/>
          <w:i/>
          <w:i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0870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CBCCA6" w14:textId="01FDC46B" w:rsidR="0085747A" w:rsidRPr="009C54AE" w:rsidRDefault="0071620A" w:rsidP="30319EAE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0319EA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9231F2" w:rsidRPr="30319EAE">
        <w:rPr>
          <w:rFonts w:ascii="Corbel" w:hAnsi="Corbel"/>
          <w:i/>
          <w:iCs/>
          <w:smallCaps/>
          <w:sz w:val="24"/>
          <w:szCs w:val="24"/>
        </w:rPr>
        <w:t>; 202</w:t>
      </w:r>
      <w:r w:rsidR="00F07BB8" w:rsidRPr="30319EAE">
        <w:rPr>
          <w:rFonts w:ascii="Corbel" w:hAnsi="Corbel"/>
          <w:i/>
          <w:iCs/>
          <w:smallCaps/>
          <w:sz w:val="24"/>
          <w:szCs w:val="24"/>
        </w:rPr>
        <w:t>5</w:t>
      </w:r>
      <w:r w:rsidR="009231F2" w:rsidRPr="30319EAE">
        <w:rPr>
          <w:rFonts w:ascii="Corbel" w:hAnsi="Corbel"/>
          <w:i/>
          <w:iCs/>
          <w:smallCaps/>
          <w:sz w:val="24"/>
          <w:szCs w:val="24"/>
        </w:rPr>
        <w:t>-20</w:t>
      </w:r>
      <w:r w:rsidR="00C50AF9" w:rsidRPr="30319EA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F76B1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7847A5B" w14:textId="108AE738"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akademicki: </w:t>
      </w:r>
      <w:r w:rsidR="00776A77">
        <w:rPr>
          <w:rFonts w:ascii="Corbel" w:hAnsi="Corbel"/>
          <w:sz w:val="20"/>
          <w:szCs w:val="20"/>
        </w:rPr>
        <w:t>202</w:t>
      </w:r>
      <w:r w:rsidR="00F07BB8">
        <w:rPr>
          <w:rFonts w:ascii="Corbel" w:hAnsi="Corbel"/>
          <w:sz w:val="20"/>
          <w:szCs w:val="20"/>
        </w:rPr>
        <w:t>7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02</w:t>
      </w:r>
      <w:r w:rsidR="00F07BB8">
        <w:rPr>
          <w:rFonts w:ascii="Corbel" w:hAnsi="Corbel"/>
          <w:sz w:val="20"/>
          <w:szCs w:val="20"/>
        </w:rPr>
        <w:t>8</w:t>
      </w:r>
    </w:p>
    <w:p w14:paraId="0056BC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88FF0B" w14:textId="72B18B4D" w:rsidR="0085747A" w:rsidRPr="009C54AE" w:rsidRDefault="0085747A" w:rsidP="00774987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57C9FCE6" w14:textId="77777777" w:rsidTr="30319EAE">
        <w:tc>
          <w:tcPr>
            <w:tcW w:w="2694" w:type="dxa"/>
            <w:vAlign w:val="center"/>
          </w:tcPr>
          <w:p w14:paraId="14AD0C5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BFF29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5451E7" w:rsidRPr="009C54AE" w14:paraId="2562E0BE" w14:textId="77777777" w:rsidTr="30319EAE">
        <w:tc>
          <w:tcPr>
            <w:tcW w:w="2694" w:type="dxa"/>
            <w:vAlign w:val="center"/>
          </w:tcPr>
          <w:p w14:paraId="7AF7ED8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5F4190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2C3E9899" w14:textId="77777777" w:rsidTr="30319EAE">
        <w:tc>
          <w:tcPr>
            <w:tcW w:w="2694" w:type="dxa"/>
            <w:vAlign w:val="center"/>
          </w:tcPr>
          <w:p w14:paraId="5D54B209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3EFB62" w14:textId="4D17CAF2" w:rsidR="005451E7" w:rsidRPr="009C54AE" w:rsidRDefault="00F07BB8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451E7" w:rsidRPr="009C54AE" w14:paraId="0AF0F7A3" w14:textId="77777777" w:rsidTr="30319EAE">
        <w:tc>
          <w:tcPr>
            <w:tcW w:w="2694" w:type="dxa"/>
            <w:vAlign w:val="center"/>
          </w:tcPr>
          <w:p w14:paraId="7870EFAF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A7FF11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7D10D9A2" w14:textId="77777777" w:rsidTr="30319EAE">
        <w:tc>
          <w:tcPr>
            <w:tcW w:w="2694" w:type="dxa"/>
            <w:vAlign w:val="center"/>
          </w:tcPr>
          <w:p w14:paraId="5958CE21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E89E62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68F8E5AC" w14:textId="77777777" w:rsidTr="30319EAE">
        <w:tc>
          <w:tcPr>
            <w:tcW w:w="2694" w:type="dxa"/>
            <w:vAlign w:val="center"/>
          </w:tcPr>
          <w:p w14:paraId="0A7A195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B9B7E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34C5A4B4" w14:textId="77777777" w:rsidTr="30319EAE">
        <w:tc>
          <w:tcPr>
            <w:tcW w:w="2694" w:type="dxa"/>
            <w:vAlign w:val="center"/>
          </w:tcPr>
          <w:p w14:paraId="2F8FDA77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BCDF0C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5D5F956E" w14:textId="77777777" w:rsidTr="30319EAE">
        <w:tc>
          <w:tcPr>
            <w:tcW w:w="2694" w:type="dxa"/>
            <w:vAlign w:val="center"/>
          </w:tcPr>
          <w:p w14:paraId="1D4C62F6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D3B7B" w14:textId="77777777"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1F3BF4F6" w14:textId="77777777" w:rsidTr="30319EAE">
        <w:tc>
          <w:tcPr>
            <w:tcW w:w="2694" w:type="dxa"/>
            <w:vAlign w:val="center"/>
          </w:tcPr>
          <w:p w14:paraId="36F47C3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4D5ED5" w14:textId="2F3E3E38" w:rsidR="005451E7" w:rsidRPr="009C54AE" w:rsidRDefault="005451E7" w:rsidP="30319E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319EAE"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F07BB8" w:rsidRPr="30319EAE">
              <w:rPr>
                <w:rFonts w:ascii="Corbel" w:hAnsi="Corbel"/>
                <w:b w:val="0"/>
                <w:sz w:val="24"/>
                <w:szCs w:val="24"/>
              </w:rPr>
              <w:t xml:space="preserve"> III, </w:t>
            </w:r>
            <w:r w:rsidRPr="30319EAE">
              <w:rPr>
                <w:rFonts w:ascii="Corbel" w:hAnsi="Corbel"/>
                <w:b w:val="0"/>
                <w:sz w:val="24"/>
                <w:szCs w:val="24"/>
              </w:rPr>
              <w:t xml:space="preserve">IV, sem. </w:t>
            </w:r>
            <w:r w:rsidR="00F07BB8" w:rsidRPr="30319EAE">
              <w:rPr>
                <w:rFonts w:ascii="Corbel" w:hAnsi="Corbel"/>
                <w:b w:val="0"/>
                <w:sz w:val="24"/>
                <w:szCs w:val="24"/>
              </w:rPr>
              <w:t xml:space="preserve">6, </w:t>
            </w:r>
            <w:r w:rsidRPr="30319EAE">
              <w:rPr>
                <w:rFonts w:ascii="Corbel" w:hAnsi="Corbel"/>
                <w:b w:val="0"/>
                <w:sz w:val="24"/>
                <w:szCs w:val="24"/>
              </w:rPr>
              <w:t xml:space="preserve">7, </w:t>
            </w:r>
          </w:p>
        </w:tc>
      </w:tr>
      <w:tr w:rsidR="005451E7" w:rsidRPr="009C54AE" w14:paraId="6E054E0D" w14:textId="77777777" w:rsidTr="30319EAE">
        <w:tc>
          <w:tcPr>
            <w:tcW w:w="2694" w:type="dxa"/>
            <w:vAlign w:val="center"/>
          </w:tcPr>
          <w:p w14:paraId="5A31443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1259A1" w14:textId="77777777" w:rsidR="005451E7" w:rsidRPr="00296623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5451E7" w:rsidRPr="009C54AE" w14:paraId="3C6EF4AA" w14:textId="77777777" w:rsidTr="30319EAE">
        <w:tc>
          <w:tcPr>
            <w:tcW w:w="2694" w:type="dxa"/>
            <w:vAlign w:val="center"/>
          </w:tcPr>
          <w:p w14:paraId="5C903D6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FD1C3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3BB01C31" w14:textId="77777777" w:rsidTr="30319EAE">
        <w:tc>
          <w:tcPr>
            <w:tcW w:w="2694" w:type="dxa"/>
            <w:vAlign w:val="center"/>
          </w:tcPr>
          <w:p w14:paraId="07ACFAE6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21F491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14:paraId="12E3099C" w14:textId="77777777" w:rsidTr="30319EAE">
        <w:tc>
          <w:tcPr>
            <w:tcW w:w="2694" w:type="dxa"/>
            <w:vAlign w:val="center"/>
          </w:tcPr>
          <w:p w14:paraId="6E3662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6E05D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F46CDB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0D67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3062F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3C94EC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0EA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ACA2C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2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D1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7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9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34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3A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B3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D6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59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341404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0A3" w14:textId="4BA4CC05" w:rsidR="00015B8F" w:rsidRPr="009C54AE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5AF5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641" w14:textId="02AE302D" w:rsidR="00015B8F" w:rsidRPr="009C54AE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3F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2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7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73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8E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F5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95C8" w14:textId="6C4FF87E" w:rsidR="00015B8F" w:rsidRPr="009C54AE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E322D" w:rsidRPr="009C54AE" w14:paraId="03D56926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A8C1" w14:textId="37EC32C5" w:rsidR="00FE322D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301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6F8" w14:textId="6F7AEE1C" w:rsidR="00FE322D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A0CD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CA37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6FA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08C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FBA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12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6F5" w14:textId="52FCDBB4" w:rsidR="00FE322D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D2F78E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3DDBD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2750C6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8527FF7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003FDDF" w14:textId="5CEE5235" w:rsidR="0048703D" w:rsidRPr="0048703D" w:rsidRDefault="009F6FDD" w:rsidP="45DC079F">
      <w:pPr>
        <w:pStyle w:val="Punktygwne"/>
        <w:spacing w:before="0" w:after="0"/>
        <w:ind w:left="709"/>
        <w:rPr>
          <w:rFonts w:ascii="Corbel" w:hAnsi="Corbel"/>
          <w:smallCaps w:val="0"/>
          <w:u w:val="single"/>
        </w:rPr>
      </w:pPr>
      <w:r w:rsidRPr="45DC079F">
        <w:rPr>
          <w:rFonts w:ascii="MS Gothic" w:eastAsia="MS Gothic" w:hAnsi="MS Gothic" w:cs="MS Gothic"/>
          <w:u w:val="single"/>
        </w:rPr>
        <w:t xml:space="preserve"> X </w:t>
      </w:r>
      <w:r w:rsidR="0085747A" w:rsidRPr="45DC079F">
        <w:rPr>
          <w:rFonts w:ascii="Corbel" w:hAnsi="Corbel"/>
          <w:smallCaps w:val="0"/>
          <w:u w:val="single"/>
        </w:rPr>
        <w:t>zajęcia w formie tradycyjnej</w:t>
      </w:r>
      <w:r w:rsidR="4C35F12E" w:rsidRPr="45DC079F">
        <w:rPr>
          <w:rFonts w:ascii="Corbel" w:hAnsi="Corbel"/>
          <w:smallCaps w:val="0"/>
          <w:u w:val="single"/>
        </w:rPr>
        <w:t xml:space="preserve"> </w:t>
      </w:r>
    </w:p>
    <w:p w14:paraId="442F375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6BE5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4E0727" w14:textId="76B5AA92" w:rsidR="009C54AE" w:rsidRDefault="00E22FBC" w:rsidP="30319E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30319EAE">
        <w:rPr>
          <w:rFonts w:ascii="Corbel" w:hAnsi="Corbel"/>
          <w:smallCaps w:val="0"/>
        </w:rPr>
        <w:t xml:space="preserve">1.3 </w:t>
      </w:r>
      <w:r>
        <w:tab/>
      </w:r>
      <w:r w:rsidRPr="30319EAE">
        <w:rPr>
          <w:rFonts w:ascii="Corbel" w:hAnsi="Corbel"/>
          <w:smallCaps w:val="0"/>
        </w:rPr>
        <w:t>For</w:t>
      </w:r>
      <w:r w:rsidR="00445970" w:rsidRPr="30319EAE">
        <w:rPr>
          <w:rFonts w:ascii="Corbel" w:hAnsi="Corbel"/>
          <w:smallCaps w:val="0"/>
        </w:rPr>
        <w:t xml:space="preserve">ma zaliczenia przedmiotu </w:t>
      </w:r>
      <w:r w:rsidRPr="30319EAE">
        <w:rPr>
          <w:rFonts w:ascii="Corbel" w:hAnsi="Corbel"/>
          <w:smallCaps w:val="0"/>
        </w:rPr>
        <w:t>(z toku)</w:t>
      </w:r>
      <w:r w:rsidR="0048703D" w:rsidRPr="30319EAE">
        <w:rPr>
          <w:rFonts w:ascii="Corbel" w:hAnsi="Corbel"/>
          <w:b w:val="0"/>
          <w:smallCaps w:val="0"/>
        </w:rPr>
        <w:t xml:space="preserve">: </w:t>
      </w:r>
      <w:r w:rsidRPr="30319EAE">
        <w:rPr>
          <w:rFonts w:ascii="Corbel" w:hAnsi="Corbel"/>
          <w:smallCaps w:val="0"/>
          <w:u w:val="single"/>
        </w:rPr>
        <w:t>egzamin</w:t>
      </w:r>
    </w:p>
    <w:p w14:paraId="2C753A9C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564B8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33CF627" w14:textId="77777777" w:rsidTr="0514A1E2">
        <w:tc>
          <w:tcPr>
            <w:tcW w:w="9670" w:type="dxa"/>
          </w:tcPr>
          <w:p w14:paraId="119CB0F2" w14:textId="02902388" w:rsidR="0085747A" w:rsidRPr="009C54AE" w:rsidRDefault="00000A62" w:rsidP="0514A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Zaliczenie przedmiotów:</w:t>
            </w:r>
            <w:r w:rsidR="008A262F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AA6E55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00E03471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>odstawy pedagogiki ogólnej, podstawy</w:t>
            </w:r>
            <w:r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psychologii</w:t>
            </w:r>
            <w:r w:rsidR="008A262F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>, psychologia rozwojowa</w:t>
            </w:r>
            <w:r w:rsidR="00AA6E55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(znajomość specyfiki rozwoju dziecka w poszczególnych etapach rozwojowych, znajomość różnorodnych działań</w:t>
            </w:r>
            <w:r w:rsidR="6E5A19E9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AA6E55" w:rsidRPr="0514A1E2">
              <w:rPr>
                <w:rFonts w:ascii="Corbel" w:hAnsi="Corbel"/>
                <w:b w:val="0"/>
                <w:smallCaps w:val="0"/>
                <w:color w:val="000000" w:themeColor="text1"/>
              </w:rPr>
              <w:t>pedagogicznych)</w:t>
            </w:r>
          </w:p>
        </w:tc>
      </w:tr>
    </w:tbl>
    <w:p w14:paraId="14BBF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468ADB" w14:textId="06FB42B2" w:rsidR="0085747A" w:rsidRPr="00C05F44" w:rsidRDefault="0071620A" w:rsidP="0514A1E2">
      <w:pPr>
        <w:pStyle w:val="Punktygwne"/>
        <w:spacing w:before="0" w:after="0"/>
        <w:rPr>
          <w:rFonts w:ascii="Corbel" w:hAnsi="Corbel"/>
        </w:rPr>
      </w:pPr>
      <w:r w:rsidRPr="0514A1E2">
        <w:rPr>
          <w:rFonts w:ascii="Corbel" w:hAnsi="Corbel"/>
        </w:rPr>
        <w:t>3.</w:t>
      </w:r>
      <w:r w:rsidR="0085747A" w:rsidRPr="0514A1E2">
        <w:rPr>
          <w:rFonts w:ascii="Corbel" w:hAnsi="Corbel"/>
        </w:rPr>
        <w:t xml:space="preserve"> </w:t>
      </w:r>
      <w:r w:rsidR="00A84C85" w:rsidRPr="0514A1E2">
        <w:rPr>
          <w:rFonts w:ascii="Corbel" w:hAnsi="Corbel"/>
        </w:rPr>
        <w:t>cele, efekty uczenia się</w:t>
      </w:r>
      <w:r w:rsidR="0085747A" w:rsidRPr="0514A1E2">
        <w:rPr>
          <w:rFonts w:ascii="Corbel" w:hAnsi="Corbel"/>
        </w:rPr>
        <w:t>, treści Programowe i stosowane metody Dydaktyczne</w:t>
      </w:r>
    </w:p>
    <w:p w14:paraId="2C49988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6C2F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5519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7D5807C" w14:textId="77777777" w:rsidTr="0514A1E2">
        <w:tc>
          <w:tcPr>
            <w:tcW w:w="851" w:type="dxa"/>
            <w:vAlign w:val="center"/>
          </w:tcPr>
          <w:p w14:paraId="56B2BF70" w14:textId="77777777"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671676" w14:textId="410CF2D1"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0085747A" w:rsidRPr="009C54AE" w14:paraId="2007444F" w14:textId="77777777" w:rsidTr="0514A1E2">
        <w:tc>
          <w:tcPr>
            <w:tcW w:w="851" w:type="dxa"/>
            <w:vAlign w:val="center"/>
          </w:tcPr>
          <w:p w14:paraId="04AF0A2A" w14:textId="77777777" w:rsidR="0085747A" w:rsidRPr="009C54AE" w:rsidRDefault="007E738A" w:rsidP="00CD62D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259D10" w14:textId="4289A14B"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 xml:space="preserve">Wyposażenie </w:t>
            </w:r>
            <w:r w:rsidR="34D8CDFE" w:rsidRPr="0514A1E2">
              <w:rPr>
                <w:rFonts w:ascii="Corbel" w:hAnsi="Corbel"/>
                <w:b w:val="0"/>
                <w:sz w:val="24"/>
                <w:szCs w:val="24"/>
              </w:rPr>
              <w:t>w umiejętności diagnozowania i interpretowania wyników badań pedagogicznych oraz projektowania w ich oparciu</w:t>
            </w:r>
            <w:r w:rsidRPr="0514A1E2">
              <w:rPr>
                <w:rFonts w:ascii="Corbel" w:hAnsi="Corbel"/>
                <w:b w:val="0"/>
                <w:sz w:val="24"/>
                <w:szCs w:val="24"/>
              </w:rPr>
              <w:t xml:space="preserve"> działań pedagogicznych</w:t>
            </w:r>
          </w:p>
        </w:tc>
      </w:tr>
      <w:tr w:rsidR="0085747A" w:rsidRPr="009C54AE" w14:paraId="1D6EF31B" w14:textId="77777777" w:rsidTr="0514A1E2">
        <w:tc>
          <w:tcPr>
            <w:tcW w:w="851" w:type="dxa"/>
            <w:vAlign w:val="center"/>
          </w:tcPr>
          <w:p w14:paraId="51D447D7" w14:textId="77777777"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38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7D4E556" w14:textId="31B4E3E4" w:rsidR="0085747A" w:rsidRPr="009C54AE" w:rsidRDefault="000A6C5F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514A1E2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="630D1363" w:rsidRPr="0514A1E2">
              <w:rPr>
                <w:rFonts w:ascii="Corbel" w:hAnsi="Corbel"/>
                <w:b w:val="0"/>
                <w:sz w:val="24"/>
                <w:szCs w:val="24"/>
              </w:rPr>
              <w:t>współpracy z instytucjami pomocowymi</w:t>
            </w:r>
            <w:r w:rsidRPr="0514A1E2">
              <w:rPr>
                <w:rFonts w:ascii="Corbel" w:hAnsi="Corbel"/>
                <w:b w:val="0"/>
                <w:sz w:val="24"/>
                <w:szCs w:val="24"/>
              </w:rPr>
              <w:t xml:space="preserve"> na rzecz dziecka i rodziny</w:t>
            </w:r>
            <w:r w:rsidR="002001AE" w:rsidRPr="0514A1E2">
              <w:rPr>
                <w:rFonts w:ascii="Corbel" w:hAnsi="Corbel"/>
                <w:b w:val="0"/>
                <w:sz w:val="24"/>
                <w:szCs w:val="24"/>
              </w:rPr>
              <w:t xml:space="preserve"> w oparciu o rozpoznane potrzeby rozwojowe i edukacyjne dziecka</w:t>
            </w:r>
          </w:p>
        </w:tc>
      </w:tr>
    </w:tbl>
    <w:p w14:paraId="447104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CBB30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7A047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85747A" w:rsidRPr="009C54AE" w14:paraId="0C1C71FB" w14:textId="77777777" w:rsidTr="314B77E2">
        <w:tc>
          <w:tcPr>
            <w:tcW w:w="1701" w:type="dxa"/>
            <w:vAlign w:val="center"/>
          </w:tcPr>
          <w:p w14:paraId="4AE77E9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DEF4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69DE2F" w14:textId="3FEDFCDF" w:rsidR="0085747A" w:rsidRPr="009C54AE" w:rsidRDefault="0085747A" w:rsidP="314B7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14B77E2">
              <w:rPr>
                <w:rFonts w:ascii="Corbel" w:hAnsi="Corbel"/>
                <w:b w:val="0"/>
                <w:smallCaps w:val="0"/>
              </w:rPr>
              <w:t>Odniesienie do</w:t>
            </w:r>
            <w:r w:rsidR="44BE0ABD" w:rsidRPr="314B77E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14B77E2">
              <w:rPr>
                <w:rFonts w:ascii="Corbel" w:hAnsi="Corbel"/>
                <w:b w:val="0"/>
                <w:smallCaps w:val="0"/>
              </w:rPr>
              <w:t xml:space="preserve">efektów </w:t>
            </w:r>
          </w:p>
          <w:p w14:paraId="5070A2A5" w14:textId="657AB5EE" w:rsidR="0085747A" w:rsidRPr="009C54AE" w:rsidRDefault="0085747A" w:rsidP="314B7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14B77E2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314B77E2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43E483A5" w14:textId="77777777" w:rsidTr="314B77E2">
        <w:tc>
          <w:tcPr>
            <w:tcW w:w="1701" w:type="dxa"/>
          </w:tcPr>
          <w:p w14:paraId="3A4D5C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4D290C8" w14:textId="77777777" w:rsidR="0085747A" w:rsidRPr="009C54AE" w:rsidRDefault="00680486" w:rsidP="00680486">
            <w:pPr>
              <w:pStyle w:val="Punktygwne"/>
              <w:tabs>
                <w:tab w:val="left" w:pos="127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i edukacyjne dzieci w wieku szkolnym i przedszkolnym</w:t>
            </w:r>
          </w:p>
        </w:tc>
        <w:tc>
          <w:tcPr>
            <w:tcW w:w="1873" w:type="dxa"/>
          </w:tcPr>
          <w:p w14:paraId="5D092BDC" w14:textId="77777777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85747A" w:rsidRPr="009C54AE" w14:paraId="66DB6A07" w14:textId="77777777" w:rsidTr="314B77E2">
        <w:tc>
          <w:tcPr>
            <w:tcW w:w="1701" w:type="dxa"/>
          </w:tcPr>
          <w:p w14:paraId="309B19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3E496D" w14:textId="5568DA41" w:rsidR="0085747A" w:rsidRPr="009C54AE" w:rsidRDefault="00680486" w:rsidP="0514A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514A1E2">
              <w:rPr>
                <w:rFonts w:ascii="Corbel" w:hAnsi="Corbel"/>
                <w:b w:val="0"/>
                <w:smallCaps w:val="0"/>
              </w:rPr>
              <w:t>Zaprojektuje czynności diagnostyczne w celu rozpoznania potrzeb rozwojowych i edukacyjnych dzieci w wieku szkolnym i przedszkolnym</w:t>
            </w:r>
          </w:p>
        </w:tc>
        <w:tc>
          <w:tcPr>
            <w:tcW w:w="1873" w:type="dxa"/>
          </w:tcPr>
          <w:p w14:paraId="7593BA81" w14:textId="77777777" w:rsidR="005451E7" w:rsidRDefault="005451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66D3E2" w14:textId="0D40D225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D332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</w:t>
            </w:r>
            <w:r w:rsidR="006804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85747A" w:rsidRPr="009C54AE" w14:paraId="203C4B11" w14:textId="77777777" w:rsidTr="314B77E2">
        <w:tc>
          <w:tcPr>
            <w:tcW w:w="1701" w:type="dxa"/>
          </w:tcPr>
          <w:p w14:paraId="0A7F82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39D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8AE3CEA" w14:textId="4A577C52" w:rsidR="0085747A" w:rsidRPr="009C54AE" w:rsidRDefault="00680486" w:rsidP="2A33A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Dokona diagnozy potrzeb, możliwości i uzdolnień dziecka oraz zaprojektuje adekwatne działania pedagogiczne</w:t>
            </w:r>
          </w:p>
        </w:tc>
        <w:tc>
          <w:tcPr>
            <w:tcW w:w="1873" w:type="dxa"/>
          </w:tcPr>
          <w:p w14:paraId="2F63BC51" w14:textId="155B4369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D332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iW.U02</w:t>
            </w:r>
          </w:p>
        </w:tc>
      </w:tr>
      <w:tr w:rsidR="005E39DD" w:rsidRPr="009C54AE" w14:paraId="7C9AAC11" w14:textId="77777777" w:rsidTr="314B77E2">
        <w:tc>
          <w:tcPr>
            <w:tcW w:w="1701" w:type="dxa"/>
          </w:tcPr>
          <w:p w14:paraId="44188445" w14:textId="77777777"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7B9734A3" w14:textId="77777777" w:rsidR="005E39DD" w:rsidRPr="009C54AE" w:rsidRDefault="002001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współpracę ze specjalistami oraz instytucjami działającymi na rzecz dziecka i rodziny</w:t>
            </w:r>
          </w:p>
        </w:tc>
        <w:tc>
          <w:tcPr>
            <w:tcW w:w="1873" w:type="dxa"/>
          </w:tcPr>
          <w:p w14:paraId="72CB4ECB" w14:textId="50760365" w:rsidR="005E39DD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D332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iW.U14</w:t>
            </w:r>
          </w:p>
        </w:tc>
      </w:tr>
      <w:tr w:rsidR="005E39DD" w:rsidRPr="009C54AE" w14:paraId="00B27D6F" w14:textId="77777777" w:rsidTr="314B77E2">
        <w:tc>
          <w:tcPr>
            <w:tcW w:w="1701" w:type="dxa"/>
          </w:tcPr>
          <w:p w14:paraId="54C7FEC9" w14:textId="77777777"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786538B" w14:textId="77777777" w:rsidR="005E39DD" w:rsidRPr="009C54AE" w:rsidRDefault="001F0935" w:rsidP="00733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Rozwinie właściwe zachowania </w:t>
            </w:r>
            <w:r w:rsidR="00733CF9">
              <w:rPr>
                <w:rFonts w:ascii="Corbel" w:hAnsi="Corbel"/>
                <w:b w:val="0"/>
                <w:smallCaps w:val="0"/>
                <w:szCs w:val="24"/>
              </w:rPr>
              <w:t xml:space="preserve">i postawy uczniów wobec ich zróżnicowanych potrzeb rozwojowych i edukacyjnych </w:t>
            </w:r>
          </w:p>
        </w:tc>
        <w:tc>
          <w:tcPr>
            <w:tcW w:w="1873" w:type="dxa"/>
          </w:tcPr>
          <w:p w14:paraId="173FABE7" w14:textId="296A2DDA" w:rsidR="005E39DD" w:rsidRDefault="005E39DD" w:rsidP="00E417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D332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iW.K</w:t>
            </w:r>
            <w:r w:rsidR="003D332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A82CD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0562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E95E4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764E29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C19C02" w14:textId="77777777" w:rsidTr="001E099C">
        <w:tc>
          <w:tcPr>
            <w:tcW w:w="9520" w:type="dxa"/>
          </w:tcPr>
          <w:p w14:paraId="3454F180" w14:textId="77777777"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76C01B90" w14:textId="77777777" w:rsidTr="001E099C">
        <w:tc>
          <w:tcPr>
            <w:tcW w:w="9520" w:type="dxa"/>
          </w:tcPr>
          <w:p w14:paraId="03DE0059" w14:textId="77777777" w:rsidR="006D0350" w:rsidRPr="00D075ED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006D0350" w:rsidRPr="009C54AE" w14:paraId="4D7B1B90" w14:textId="77777777" w:rsidTr="001E099C">
        <w:tc>
          <w:tcPr>
            <w:tcW w:w="9520" w:type="dxa"/>
          </w:tcPr>
          <w:p w14:paraId="42EE5D39" w14:textId="4658BBC3" w:rsidR="006D0350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i </w:t>
            </w:r>
            <w:r w:rsidR="00144E77">
              <w:rPr>
                <w:rFonts w:ascii="Corbel" w:hAnsi="Corbel"/>
                <w:sz w:val="24"/>
                <w:szCs w:val="24"/>
              </w:rPr>
              <w:t xml:space="preserve">funkcje </w:t>
            </w:r>
            <w:r>
              <w:rPr>
                <w:rFonts w:ascii="Corbel" w:hAnsi="Corbel"/>
                <w:sz w:val="24"/>
                <w:szCs w:val="24"/>
              </w:rPr>
              <w:t>diagnozy</w:t>
            </w:r>
          </w:p>
        </w:tc>
      </w:tr>
      <w:tr w:rsidR="0085747A" w:rsidRPr="009C54AE" w14:paraId="719C6609" w14:textId="77777777" w:rsidTr="001E099C">
        <w:tc>
          <w:tcPr>
            <w:tcW w:w="9520" w:type="dxa"/>
          </w:tcPr>
          <w:p w14:paraId="06DD4493" w14:textId="2BCC7BFF"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144E77">
              <w:rPr>
                <w:rFonts w:ascii="Corbel" w:hAnsi="Corbel"/>
                <w:sz w:val="24"/>
                <w:szCs w:val="24"/>
              </w:rPr>
              <w:t xml:space="preserve">i zasady </w:t>
            </w:r>
            <w:r>
              <w:rPr>
                <w:rFonts w:ascii="Corbel" w:hAnsi="Corbel"/>
                <w:sz w:val="24"/>
                <w:szCs w:val="24"/>
              </w:rPr>
              <w:t>postępowania diagnostycznego</w:t>
            </w:r>
          </w:p>
        </w:tc>
      </w:tr>
      <w:tr w:rsidR="00EE269F" w:rsidRPr="009C54AE" w14:paraId="282415D9" w14:textId="77777777" w:rsidTr="001E099C">
        <w:tc>
          <w:tcPr>
            <w:tcW w:w="9520" w:type="dxa"/>
          </w:tcPr>
          <w:p w14:paraId="2F213612" w14:textId="77777777"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001E099C" w:rsidRPr="009C54AE" w14:paraId="4DE31FEB" w14:textId="77777777" w:rsidTr="001E099C">
        <w:tc>
          <w:tcPr>
            <w:tcW w:w="9520" w:type="dxa"/>
          </w:tcPr>
          <w:p w14:paraId="2B1B3593" w14:textId="1D4C5A35" w:rsidR="001E099C" w:rsidRDefault="001E09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00774987" w:rsidRPr="009C54AE" w14:paraId="58497F22" w14:textId="77777777" w:rsidTr="001E099C">
        <w:tc>
          <w:tcPr>
            <w:tcW w:w="9520" w:type="dxa"/>
          </w:tcPr>
          <w:p w14:paraId="20FE5682" w14:textId="307E6633" w:rsidR="00774987" w:rsidRDefault="007749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rodziny i szkoły w zaspokajaniu potrzeb dziecka </w:t>
            </w:r>
          </w:p>
        </w:tc>
      </w:tr>
      <w:tr w:rsidR="002C6434" w:rsidRPr="009C54AE" w14:paraId="78E7CC19" w14:textId="77777777" w:rsidTr="001E099C">
        <w:tc>
          <w:tcPr>
            <w:tcW w:w="9520" w:type="dxa"/>
          </w:tcPr>
          <w:p w14:paraId="0F45840E" w14:textId="6C85AB55" w:rsidR="002C6434" w:rsidRDefault="002C643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Sfery rozwojowe dziecka -symptomy zaburzeń</w:t>
            </w:r>
          </w:p>
        </w:tc>
      </w:tr>
      <w:tr w:rsidR="00EE269F" w:rsidRPr="009C54AE" w14:paraId="098519FF" w14:textId="77777777" w:rsidTr="001E099C">
        <w:tc>
          <w:tcPr>
            <w:tcW w:w="9520" w:type="dxa"/>
          </w:tcPr>
          <w:p w14:paraId="0B670059" w14:textId="11A50A35"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przedszkolnym</w:t>
            </w:r>
            <w:r w:rsidR="001E099C">
              <w:rPr>
                <w:rFonts w:ascii="Corbel" w:hAnsi="Corbel"/>
                <w:sz w:val="24"/>
                <w:szCs w:val="24"/>
              </w:rPr>
              <w:t xml:space="preserve"> i  i wczesnoszkolnym</w:t>
            </w:r>
          </w:p>
        </w:tc>
      </w:tr>
    </w:tbl>
    <w:p w14:paraId="0770D0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F9516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4816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9AC3C8" w14:textId="77777777" w:rsidTr="2A33A190">
        <w:tc>
          <w:tcPr>
            <w:tcW w:w="9520" w:type="dxa"/>
          </w:tcPr>
          <w:p w14:paraId="17D64ED3" w14:textId="77777777"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71808D70" w14:textId="77777777" w:rsidTr="2A33A190">
        <w:tc>
          <w:tcPr>
            <w:tcW w:w="9520" w:type="dxa"/>
          </w:tcPr>
          <w:p w14:paraId="33557BF1" w14:textId="77777777"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w działalności pedagogicznej nauczyciela</w:t>
            </w:r>
          </w:p>
        </w:tc>
      </w:tr>
      <w:tr w:rsidR="0085747A" w:rsidRPr="009C54AE" w14:paraId="15B347E0" w14:textId="77777777" w:rsidTr="2A33A190">
        <w:tc>
          <w:tcPr>
            <w:tcW w:w="9520" w:type="dxa"/>
          </w:tcPr>
          <w:p w14:paraId="6BBEE710" w14:textId="77777777" w:rsidR="0085747A" w:rsidRPr="00F66312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744AA4">
              <w:rPr>
                <w:rFonts w:ascii="Corbel" w:hAnsi="Corbel"/>
                <w:sz w:val="24"/>
                <w:szCs w:val="24"/>
              </w:rPr>
              <w:t>Zasady postępowania diagnostycznego w przedszkolu i szkole</w:t>
            </w:r>
          </w:p>
        </w:tc>
      </w:tr>
      <w:tr w:rsidR="00DF4D52" w:rsidRPr="009C54AE" w14:paraId="23CCA675" w14:textId="77777777" w:rsidTr="2A33A190">
        <w:tc>
          <w:tcPr>
            <w:tcW w:w="9520" w:type="dxa"/>
          </w:tcPr>
          <w:p w14:paraId="515ACF39" w14:textId="03761647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etyczne w postępowaniu diagnostycznym</w:t>
            </w:r>
          </w:p>
        </w:tc>
      </w:tr>
      <w:tr w:rsidR="00AE40A4" w:rsidRPr="009C54AE" w14:paraId="3ADF863A" w14:textId="77777777" w:rsidTr="2A33A190">
        <w:tc>
          <w:tcPr>
            <w:tcW w:w="9520" w:type="dxa"/>
          </w:tcPr>
          <w:p w14:paraId="19D927FB" w14:textId="671C90CA" w:rsidR="00AE40A4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0085747A" w:rsidRPr="009C54AE" w14:paraId="5A77BC26" w14:textId="77777777" w:rsidTr="2A33A190">
        <w:tc>
          <w:tcPr>
            <w:tcW w:w="9520" w:type="dxa"/>
          </w:tcPr>
          <w:p w14:paraId="2C2D21D5" w14:textId="107EB229" w:rsidR="0085747A" w:rsidRPr="009C54AE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3A190">
              <w:rPr>
                <w:rFonts w:ascii="Corbel" w:hAnsi="Corbel"/>
                <w:sz w:val="24"/>
                <w:szCs w:val="24"/>
              </w:rPr>
              <w:t>Konstruowanie narzędzi diagnostycznych, dokumentowanie procesu diagnostycznego</w:t>
            </w:r>
          </w:p>
        </w:tc>
      </w:tr>
      <w:tr w:rsidR="0010212E" w:rsidRPr="009C54AE" w14:paraId="63BFE1B2" w14:textId="77777777" w:rsidTr="2A33A190">
        <w:tc>
          <w:tcPr>
            <w:tcW w:w="9520" w:type="dxa"/>
          </w:tcPr>
          <w:p w14:paraId="3E79DA7E" w14:textId="096F954E" w:rsidR="0010212E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00DF4D52" w:rsidRPr="009C54AE" w14:paraId="7DE37926" w14:textId="77777777" w:rsidTr="2A33A190">
        <w:tc>
          <w:tcPr>
            <w:tcW w:w="9520" w:type="dxa"/>
          </w:tcPr>
          <w:p w14:paraId="056B3BD8" w14:textId="27478E0F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 dysleksji</w:t>
            </w:r>
          </w:p>
        </w:tc>
      </w:tr>
      <w:tr w:rsidR="00DF4D52" w:rsidRPr="009C54AE" w14:paraId="6398368E" w14:textId="77777777" w:rsidTr="2A33A190">
        <w:tc>
          <w:tcPr>
            <w:tcW w:w="9520" w:type="dxa"/>
          </w:tcPr>
          <w:p w14:paraId="48D30CA0" w14:textId="50E4ED5E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dojrzałości szkolnej</w:t>
            </w:r>
          </w:p>
        </w:tc>
      </w:tr>
      <w:tr w:rsidR="0038309A" w:rsidRPr="009C54AE" w14:paraId="355A4187" w14:textId="77777777" w:rsidTr="2A33A190">
        <w:tc>
          <w:tcPr>
            <w:tcW w:w="9520" w:type="dxa"/>
          </w:tcPr>
          <w:p w14:paraId="53426645" w14:textId="28315A89"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3A190">
              <w:rPr>
                <w:rFonts w:ascii="Corbel" w:hAnsi="Corbel"/>
                <w:sz w:val="24"/>
                <w:szCs w:val="24"/>
              </w:rPr>
              <w:t xml:space="preserve">Analiza sytuacji wychowawczej dziecka </w:t>
            </w:r>
          </w:p>
        </w:tc>
      </w:tr>
      <w:tr w:rsidR="00AE40A4" w:rsidRPr="009C54AE" w14:paraId="64D9B334" w14:textId="77777777" w:rsidTr="2A33A190">
        <w:tc>
          <w:tcPr>
            <w:tcW w:w="9520" w:type="dxa"/>
          </w:tcPr>
          <w:p w14:paraId="6290B76D" w14:textId="78B3DF0D" w:rsidR="00AE40A4" w:rsidRDefault="00101231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zainteresowań i uzdolnień</w:t>
            </w:r>
          </w:p>
        </w:tc>
      </w:tr>
      <w:tr w:rsidR="0038309A" w:rsidRPr="009C54AE" w14:paraId="171DF263" w14:textId="77777777" w:rsidTr="2A33A190">
        <w:tc>
          <w:tcPr>
            <w:tcW w:w="9520" w:type="dxa"/>
          </w:tcPr>
          <w:p w14:paraId="17C5B784" w14:textId="6FCB9E4B" w:rsidR="0038309A" w:rsidRDefault="00101231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umiejętności komunikacyjnych</w:t>
            </w:r>
            <w:r w:rsidR="00C14099">
              <w:rPr>
                <w:rFonts w:ascii="Corbel" w:hAnsi="Corbel"/>
                <w:sz w:val="24"/>
                <w:szCs w:val="24"/>
              </w:rPr>
              <w:t>. Mowa i język</w:t>
            </w:r>
          </w:p>
        </w:tc>
      </w:tr>
      <w:tr w:rsidR="00C14099" w:rsidRPr="009C54AE" w14:paraId="03FC2D17" w14:textId="77777777" w:rsidTr="2A33A190">
        <w:tc>
          <w:tcPr>
            <w:tcW w:w="9520" w:type="dxa"/>
          </w:tcPr>
          <w:p w14:paraId="070C7549" w14:textId="4A1F36DC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i rozwój mowy w ontogenezie</w:t>
            </w:r>
          </w:p>
        </w:tc>
      </w:tr>
      <w:tr w:rsidR="00C14099" w:rsidRPr="009C54AE" w14:paraId="40A6C1AA" w14:textId="77777777" w:rsidTr="2A33A190">
        <w:tc>
          <w:tcPr>
            <w:tcW w:w="9520" w:type="dxa"/>
          </w:tcPr>
          <w:p w14:paraId="4E9EE43C" w14:textId="088249B5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mowy we współczesnych klasyfikacjach</w:t>
            </w:r>
          </w:p>
        </w:tc>
      </w:tr>
      <w:tr w:rsidR="00C14099" w:rsidRPr="009C54AE" w14:paraId="34C8F4DA" w14:textId="77777777" w:rsidTr="2A33A190">
        <w:tc>
          <w:tcPr>
            <w:tcW w:w="9520" w:type="dxa"/>
          </w:tcPr>
          <w:p w14:paraId="358E7270" w14:textId="79BFB490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00101231" w:rsidRPr="009C54AE" w14:paraId="5A81E925" w14:textId="77777777" w:rsidTr="2A33A190">
        <w:tc>
          <w:tcPr>
            <w:tcW w:w="9520" w:type="dxa"/>
          </w:tcPr>
          <w:p w14:paraId="72E8729D" w14:textId="544C80F0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funkcjonowania dziecka w grupie (umiejętności społeczne dziecka)</w:t>
            </w:r>
          </w:p>
        </w:tc>
      </w:tr>
      <w:tr w:rsidR="00101231" w:rsidRPr="009C54AE" w14:paraId="7CC63272" w14:textId="77777777" w:rsidTr="2A33A190">
        <w:tc>
          <w:tcPr>
            <w:tcW w:w="9520" w:type="dxa"/>
          </w:tcPr>
          <w:p w14:paraId="44DA10E0" w14:textId="5B984793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00101231" w:rsidRPr="009C54AE" w14:paraId="020B40EE" w14:textId="77777777" w:rsidTr="2A33A190">
        <w:tc>
          <w:tcPr>
            <w:tcW w:w="9520" w:type="dxa"/>
          </w:tcPr>
          <w:p w14:paraId="5A8A2DC8" w14:textId="30F305D6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Studium indywidualnego przypadku – analiza i interpretacja własnych działań diagnostycznych</w:t>
            </w:r>
          </w:p>
        </w:tc>
      </w:tr>
      <w:tr w:rsidR="00101231" w:rsidRPr="009C54AE" w14:paraId="5121C352" w14:textId="77777777" w:rsidTr="2A33A190">
        <w:tc>
          <w:tcPr>
            <w:tcW w:w="9520" w:type="dxa"/>
          </w:tcPr>
          <w:p w14:paraId="04C693D3" w14:textId="49ADF355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opinii o dziecku dla potrzeb poradni specjalistycznej (np. Poradni Psychologiczno-Pedagogicznej)</w:t>
            </w:r>
          </w:p>
        </w:tc>
      </w:tr>
    </w:tbl>
    <w:p w14:paraId="7302E7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89C067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CA708F5" w14:textId="77777777"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1F0F7B2B" w14:textId="77777777" w:rsidR="0015388D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14:paraId="2FF4E422" w14:textId="77777777" w:rsidR="0085747A" w:rsidRPr="009C54AE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14:paraId="60E0B91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90E1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0EF37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A9F8F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409A2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65AF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9C54AE" w14:paraId="7AE5B4E9" w14:textId="77777777" w:rsidTr="00C05F44">
        <w:tc>
          <w:tcPr>
            <w:tcW w:w="1985" w:type="dxa"/>
            <w:vAlign w:val="center"/>
          </w:tcPr>
          <w:p w14:paraId="2313D8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5258E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128AA9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0266B6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F33F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14:paraId="29F52CB8" w14:textId="77777777" w:rsidTr="00C05F44">
        <w:tc>
          <w:tcPr>
            <w:tcW w:w="1985" w:type="dxa"/>
          </w:tcPr>
          <w:p w14:paraId="595A3CA3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5D52BED" w14:textId="77777777" w:rsidR="0085747A" w:rsidRPr="00E51E17" w:rsidRDefault="00D075ED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0E0326D3" w14:textId="77777777" w:rsidR="0085747A" w:rsidRPr="00E51E17" w:rsidRDefault="00D075ED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ćwiczenia</w:t>
            </w:r>
          </w:p>
        </w:tc>
      </w:tr>
      <w:tr w:rsidR="0085747A" w:rsidRPr="00871B84" w14:paraId="078E26A2" w14:textId="77777777" w:rsidTr="00C05F44">
        <w:tc>
          <w:tcPr>
            <w:tcW w:w="1985" w:type="dxa"/>
          </w:tcPr>
          <w:p w14:paraId="3DC14DEF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BD7A16A" w14:textId="77777777" w:rsidR="0085747A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egzamin,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5A58464F" w14:textId="77777777" w:rsidR="0085747A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871B84" w14:paraId="4BC27F15" w14:textId="77777777" w:rsidTr="00C05F44">
        <w:tc>
          <w:tcPr>
            <w:tcW w:w="1985" w:type="dxa"/>
          </w:tcPr>
          <w:p w14:paraId="736CD7D6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1A1156B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Egzamin, obserwacja w czasie zajęć, praca projektowa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0BBF7A46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5388D" w:rsidRPr="00871B84" w14:paraId="7BC75E06" w14:textId="77777777" w:rsidTr="00C05F44">
        <w:tc>
          <w:tcPr>
            <w:tcW w:w="1985" w:type="dxa"/>
          </w:tcPr>
          <w:p w14:paraId="7F92368C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743849C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</w:tcPr>
          <w:p w14:paraId="64430FF0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9C54AE" w14:paraId="710C0058" w14:textId="77777777" w:rsidTr="00C05F44">
        <w:tc>
          <w:tcPr>
            <w:tcW w:w="1985" w:type="dxa"/>
          </w:tcPr>
          <w:p w14:paraId="2A6F0557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002CA982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4C6F9DF8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476229B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1A9136" w14:textId="77777777"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1BD0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DFD8B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8A0C9" w14:textId="77777777" w:rsidTr="2A33A190">
        <w:tc>
          <w:tcPr>
            <w:tcW w:w="9670" w:type="dxa"/>
          </w:tcPr>
          <w:p w14:paraId="42DCFB00" w14:textId="77777777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obecność na zajęciach </w:t>
            </w:r>
          </w:p>
          <w:p w14:paraId="3295F881" w14:textId="77777777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3E6B4DF9" w14:textId="664F2ABF" w:rsidR="00DB6E2D" w:rsidRDefault="00DB6E2D" w:rsidP="0088431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sem. VI – kolokwium </w:t>
            </w:r>
          </w:p>
          <w:p w14:paraId="359B0C85" w14:textId="7DAD8F52" w:rsidR="00E8409D" w:rsidRDefault="00DB6E2D" w:rsidP="0088431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sem. VII - p</w:t>
            </w:r>
            <w:r w:rsidR="00CA3003" w:rsidRPr="2A33A190">
              <w:rPr>
                <w:rFonts w:ascii="Corbel" w:hAnsi="Corbel"/>
                <w:b w:val="0"/>
                <w:smallCaps w:val="0"/>
              </w:rPr>
              <w:t>rzygotowanie pracy projektowej</w:t>
            </w:r>
            <w:r w:rsidRPr="2A33A190">
              <w:rPr>
                <w:rFonts w:ascii="Corbel" w:hAnsi="Corbel"/>
                <w:b w:val="0"/>
                <w:smallCaps w:val="0"/>
              </w:rPr>
              <w:t>: studium indywidualnego przypadku</w:t>
            </w:r>
          </w:p>
          <w:p w14:paraId="183C1399" w14:textId="116BFA4F" w:rsidR="00DB6E2D" w:rsidRPr="009C54AE" w:rsidRDefault="00E8409D" w:rsidP="2A33A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Z</w:t>
            </w:r>
            <w:r w:rsidR="00DB6E2D" w:rsidRPr="2A33A190">
              <w:rPr>
                <w:rFonts w:ascii="Corbel" w:hAnsi="Corbel"/>
                <w:b w:val="0"/>
                <w:smallCaps w:val="0"/>
              </w:rPr>
              <w:t xml:space="preserve">aliczenie </w:t>
            </w:r>
            <w:r w:rsidRPr="2A33A190">
              <w:rPr>
                <w:rFonts w:ascii="Corbel" w:hAnsi="Corbel"/>
                <w:b w:val="0"/>
                <w:smallCaps w:val="0"/>
              </w:rPr>
              <w:t xml:space="preserve">przedmiotu </w:t>
            </w:r>
            <w:r w:rsidR="00DB6E2D" w:rsidRPr="2A33A190">
              <w:rPr>
                <w:rFonts w:ascii="Corbel" w:hAnsi="Corbel"/>
                <w:b w:val="0"/>
                <w:smallCaps w:val="0"/>
              </w:rPr>
              <w:t>- Egzamin pisemny</w:t>
            </w:r>
            <w:r w:rsidR="4D39ABBB" w:rsidRPr="2A33A190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A33A190">
              <w:rPr>
                <w:rFonts w:ascii="Corbel" w:hAnsi="Corbel"/>
                <w:b w:val="0"/>
                <w:smallCaps w:val="0"/>
              </w:rPr>
              <w:t>(treści z wykładów i ćwiczeń z sem. VI i VII)</w:t>
            </w:r>
          </w:p>
        </w:tc>
      </w:tr>
    </w:tbl>
    <w:p w14:paraId="52CD0E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FF39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1FFE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157F34AF" w14:textId="77777777" w:rsidTr="003E1941">
        <w:tc>
          <w:tcPr>
            <w:tcW w:w="4962" w:type="dxa"/>
            <w:vAlign w:val="center"/>
          </w:tcPr>
          <w:p w14:paraId="327F0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F12E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C0C40E3" w14:textId="77777777" w:rsidTr="00923D7D">
        <w:tc>
          <w:tcPr>
            <w:tcW w:w="4962" w:type="dxa"/>
          </w:tcPr>
          <w:p w14:paraId="4C14E043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7EC3724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4EB61DF" w14:textId="77777777" w:rsidTr="00923D7D">
        <w:tc>
          <w:tcPr>
            <w:tcW w:w="4962" w:type="dxa"/>
          </w:tcPr>
          <w:p w14:paraId="1D2212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19FD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14180C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6D072CC" w14:textId="77777777" w:rsidTr="00923D7D">
        <w:tc>
          <w:tcPr>
            <w:tcW w:w="4962" w:type="dxa"/>
          </w:tcPr>
          <w:p w14:paraId="251675D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B46E8F" w14:textId="7777777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A024488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40BF46A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9AC6CA2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F7CBEE0" w14:textId="77777777" w:rsidTr="00923D7D">
        <w:tc>
          <w:tcPr>
            <w:tcW w:w="4962" w:type="dxa"/>
          </w:tcPr>
          <w:p w14:paraId="55D0BD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0F0698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3A5A5319" w14:textId="77777777" w:rsidTr="00923D7D">
        <w:tc>
          <w:tcPr>
            <w:tcW w:w="4962" w:type="dxa"/>
          </w:tcPr>
          <w:p w14:paraId="3FB3600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78DA44" w14:textId="77777777" w:rsidR="0085747A" w:rsidRPr="009C54AE" w:rsidRDefault="00EE5EAB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3632AB3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E0361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884F5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C58E3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5F45BAA" w14:textId="77777777" w:rsidTr="0071620A">
        <w:trPr>
          <w:trHeight w:val="397"/>
        </w:trPr>
        <w:tc>
          <w:tcPr>
            <w:tcW w:w="3544" w:type="dxa"/>
          </w:tcPr>
          <w:p w14:paraId="3912C0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70D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A05B7B2" w14:textId="77777777" w:rsidTr="0071620A">
        <w:trPr>
          <w:trHeight w:val="397"/>
        </w:trPr>
        <w:tc>
          <w:tcPr>
            <w:tcW w:w="3544" w:type="dxa"/>
          </w:tcPr>
          <w:p w14:paraId="4A6D50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C8D7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6510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7A8E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0272DA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74826D6" w14:textId="77777777" w:rsidTr="2A33A190">
        <w:trPr>
          <w:trHeight w:val="397"/>
        </w:trPr>
        <w:tc>
          <w:tcPr>
            <w:tcW w:w="7513" w:type="dxa"/>
          </w:tcPr>
          <w:p w14:paraId="7A0E94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C72BE08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5EFF866B" w14:textId="5E44781B" w:rsidR="00101231" w:rsidRDefault="0010123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Ciechomska M., Ciechomski M., Potrzeby psychiczne dziecka w wieku przedszkolnymi i wczesnoszkolnym. [W:] Dzieci z trudnościami adaptacyjnymi w młodszym wieku szkolnym, red E. Śmiechowska </w:t>
            </w:r>
            <w:r w:rsidR="00372B6F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Petrovskyj</w:t>
            </w:r>
          </w:p>
          <w:p w14:paraId="0AAFCD55" w14:textId="46E43ECC" w:rsidR="00372B6F" w:rsidRDefault="00372B6F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78F0FA9D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4FCB64B3" w14:textId="77777777"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M., Misiuk A., Diagnozowanie kompetencji społecznych dzieci w wieku przedszkolnym i młodszym szkolnym, Warszawa 2016</w:t>
            </w:r>
          </w:p>
          <w:p w14:paraId="48E3170B" w14:textId="77777777"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Górniewicz E., Diagnozowanie trudności w czytaniu i pisaniu, Toruń 2017</w:t>
            </w:r>
          </w:p>
          <w:p w14:paraId="24C090D1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14:paraId="6719BBED" w14:textId="77777777" w:rsidR="00372B6F" w:rsidRDefault="00372B6F" w:rsidP="00372B6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Kamza A., Rozwój dziecka. Wczesny wiek szkolny (5/6-8/9 lat). Niezbędnik Dobrego Nauczyciela T. 2., red. A Brzezińska (on line)</w:t>
            </w:r>
          </w:p>
          <w:p w14:paraId="5BA5487D" w14:textId="1972ECFF" w:rsidR="00372B6F" w:rsidRDefault="00372B6F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Matejcza</w:t>
            </w:r>
            <w:r w:rsidR="005919C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Rozwój dziecka. Wiek przedszkolny (2/3-5/6 lat). Niezbędnik Dobrego Nauczyciela T. 2., red. A Brzezińska (on line)</w:t>
            </w:r>
          </w:p>
          <w:p w14:paraId="7BBA5B29" w14:textId="77777777" w:rsidR="00D42276" w:rsidRPr="00EE5EAB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praktyczne, Warszawa 2011</w:t>
            </w:r>
          </w:p>
        </w:tc>
      </w:tr>
      <w:tr w:rsidR="0085747A" w:rsidRPr="009C54AE" w14:paraId="7FFE17C6" w14:textId="77777777" w:rsidTr="2A33A190">
        <w:trPr>
          <w:trHeight w:val="397"/>
        </w:trPr>
        <w:tc>
          <w:tcPr>
            <w:tcW w:w="7513" w:type="dxa"/>
          </w:tcPr>
          <w:p w14:paraId="6606ABC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28F97299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04AE27FC" w14:textId="77777777"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Diagnostyka edukacyjna, Warszawa 2009</w:t>
            </w:r>
          </w:p>
          <w:p w14:paraId="28409E34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5201F872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Pilch T., Bauman T., Zasady badań pedagogicznych. Strategie ilościowe </w:t>
            </w:r>
            <w:r w:rsidR="0085634F">
              <w:rPr>
                <w:rFonts w:ascii="Corbel" w:hAnsi="Corbel"/>
                <w:b w:val="0"/>
                <w:smallCaps w:val="0"/>
                <w:szCs w:val="24"/>
              </w:rPr>
              <w:t>i jakościowe, Warszawa 2001</w:t>
            </w:r>
          </w:p>
          <w:p w14:paraId="30A5192A" w14:textId="77777777"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Wrońska I.,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Diagnoza i wspomaganie rozwoju psychoruchowego dziecka w wieku przedszkolnym,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Kraków 2017</w:t>
            </w:r>
          </w:p>
          <w:p w14:paraId="48C31B60" w14:textId="70027A3F" w:rsidR="00D42276" w:rsidRPr="00EE5EAB" w:rsidRDefault="4764F8CE" w:rsidP="2A33A19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r w:rsidRPr="2A33A190">
              <w:rPr>
                <w:rFonts w:ascii="Corbel" w:hAnsi="Corbel"/>
                <w:b w:val="0"/>
                <w:smallCaps w:val="0"/>
              </w:rPr>
              <w:t>Tanajewska A., Naprawa R., Kołodziejska D., Diagnoza rozwoju dziecka przedszkolnego przed rozpoczęciem nauki w szkole, Gdańsk 2014</w:t>
            </w:r>
          </w:p>
        </w:tc>
      </w:tr>
    </w:tbl>
    <w:p w14:paraId="51E3085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C3730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20BEB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1072" w14:textId="77777777" w:rsidR="005C288C" w:rsidRDefault="005C288C" w:rsidP="00C16ABF">
      <w:pPr>
        <w:spacing w:after="0" w:line="240" w:lineRule="auto"/>
      </w:pPr>
      <w:r>
        <w:separator/>
      </w:r>
    </w:p>
  </w:endnote>
  <w:endnote w:type="continuationSeparator" w:id="0">
    <w:p w14:paraId="2E9DD11F" w14:textId="77777777" w:rsidR="005C288C" w:rsidRDefault="005C28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BC653" w14:textId="77777777" w:rsidR="005C288C" w:rsidRDefault="005C288C" w:rsidP="00C16ABF">
      <w:pPr>
        <w:spacing w:after="0" w:line="240" w:lineRule="auto"/>
      </w:pPr>
      <w:r>
        <w:separator/>
      </w:r>
    </w:p>
  </w:footnote>
  <w:footnote w:type="continuationSeparator" w:id="0">
    <w:p w14:paraId="03FD67C2" w14:textId="77777777" w:rsidR="005C288C" w:rsidRDefault="005C288C" w:rsidP="00C16ABF">
      <w:pPr>
        <w:spacing w:after="0" w:line="240" w:lineRule="auto"/>
      </w:pPr>
      <w:r>
        <w:continuationSeparator/>
      </w:r>
    </w:p>
  </w:footnote>
  <w:footnote w:id="1">
    <w:p w14:paraId="1877A91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79C4"/>
    <w:multiLevelType w:val="hybridMultilevel"/>
    <w:tmpl w:val="40FC8A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96E10"/>
    <w:multiLevelType w:val="hybridMultilevel"/>
    <w:tmpl w:val="2C60A3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13606">
    <w:abstractNumId w:val="2"/>
  </w:num>
  <w:num w:numId="2" w16cid:durableId="1277252565">
    <w:abstractNumId w:val="1"/>
  </w:num>
  <w:num w:numId="3" w16cid:durableId="1404916458">
    <w:abstractNumId w:val="4"/>
  </w:num>
  <w:num w:numId="4" w16cid:durableId="1122773785">
    <w:abstractNumId w:val="3"/>
  </w:num>
  <w:num w:numId="5" w16cid:durableId="19733201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19A3"/>
    <w:rsid w:val="00022ECE"/>
    <w:rsid w:val="00025124"/>
    <w:rsid w:val="00042A51"/>
    <w:rsid w:val="00042D2E"/>
    <w:rsid w:val="00044C82"/>
    <w:rsid w:val="000455F2"/>
    <w:rsid w:val="00045C3B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1231"/>
    <w:rsid w:val="0010212E"/>
    <w:rsid w:val="0011302C"/>
    <w:rsid w:val="00124BFF"/>
    <w:rsid w:val="0012560E"/>
    <w:rsid w:val="00127108"/>
    <w:rsid w:val="00134B13"/>
    <w:rsid w:val="00144E77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E099C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C6434"/>
    <w:rsid w:val="002D18AE"/>
    <w:rsid w:val="002D3375"/>
    <w:rsid w:val="002D73D4"/>
    <w:rsid w:val="002F02A3"/>
    <w:rsid w:val="002F2516"/>
    <w:rsid w:val="002F4ABE"/>
    <w:rsid w:val="003018BA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63F78"/>
    <w:rsid w:val="00370FC2"/>
    <w:rsid w:val="00372B6F"/>
    <w:rsid w:val="0037352B"/>
    <w:rsid w:val="0038309A"/>
    <w:rsid w:val="0038613D"/>
    <w:rsid w:val="003A0A5B"/>
    <w:rsid w:val="003A1176"/>
    <w:rsid w:val="003C0BAE"/>
    <w:rsid w:val="003D18A9"/>
    <w:rsid w:val="003D3327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77E"/>
    <w:rsid w:val="00543ACC"/>
    <w:rsid w:val="005451E7"/>
    <w:rsid w:val="0056696D"/>
    <w:rsid w:val="00573EF9"/>
    <w:rsid w:val="005919C9"/>
    <w:rsid w:val="0059484D"/>
    <w:rsid w:val="005A0855"/>
    <w:rsid w:val="005A22EA"/>
    <w:rsid w:val="005A3196"/>
    <w:rsid w:val="005A73C9"/>
    <w:rsid w:val="005C080F"/>
    <w:rsid w:val="005C288C"/>
    <w:rsid w:val="005C55E5"/>
    <w:rsid w:val="005C696A"/>
    <w:rsid w:val="005E39D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12D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4AA4"/>
    <w:rsid w:val="00745302"/>
    <w:rsid w:val="007461D6"/>
    <w:rsid w:val="00746EC8"/>
    <w:rsid w:val="00763BF1"/>
    <w:rsid w:val="00766FD4"/>
    <w:rsid w:val="00774987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1554D"/>
    <w:rsid w:val="0081707E"/>
    <w:rsid w:val="00830223"/>
    <w:rsid w:val="008449B3"/>
    <w:rsid w:val="0085634F"/>
    <w:rsid w:val="0085747A"/>
    <w:rsid w:val="00871B84"/>
    <w:rsid w:val="00884310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1F2"/>
    <w:rsid w:val="00923D7D"/>
    <w:rsid w:val="00935211"/>
    <w:rsid w:val="00941F75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2C64"/>
    <w:rsid w:val="00A36899"/>
    <w:rsid w:val="00A371F6"/>
    <w:rsid w:val="00A43BF6"/>
    <w:rsid w:val="00A53FA5"/>
    <w:rsid w:val="00A54817"/>
    <w:rsid w:val="00A601C8"/>
    <w:rsid w:val="00A60799"/>
    <w:rsid w:val="00A82F29"/>
    <w:rsid w:val="00A84C85"/>
    <w:rsid w:val="00A97DE1"/>
    <w:rsid w:val="00AA6E55"/>
    <w:rsid w:val="00AB053C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F2C41"/>
    <w:rsid w:val="00C00128"/>
    <w:rsid w:val="00C058B4"/>
    <w:rsid w:val="00C05F44"/>
    <w:rsid w:val="00C131B5"/>
    <w:rsid w:val="00C14099"/>
    <w:rsid w:val="00C16ABF"/>
    <w:rsid w:val="00C170AE"/>
    <w:rsid w:val="00C26CB7"/>
    <w:rsid w:val="00C324C1"/>
    <w:rsid w:val="00C36992"/>
    <w:rsid w:val="00C416C0"/>
    <w:rsid w:val="00C50AF9"/>
    <w:rsid w:val="00C56036"/>
    <w:rsid w:val="00C61DC5"/>
    <w:rsid w:val="00C67E92"/>
    <w:rsid w:val="00C70A26"/>
    <w:rsid w:val="00C73BDE"/>
    <w:rsid w:val="00C766DF"/>
    <w:rsid w:val="00C94B98"/>
    <w:rsid w:val="00C95D84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4D52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35D2E"/>
    <w:rsid w:val="00E4171D"/>
    <w:rsid w:val="00E44EB6"/>
    <w:rsid w:val="00E51E17"/>
    <w:rsid w:val="00E51E44"/>
    <w:rsid w:val="00E63348"/>
    <w:rsid w:val="00E77E88"/>
    <w:rsid w:val="00E8107D"/>
    <w:rsid w:val="00E82AF6"/>
    <w:rsid w:val="00E8409D"/>
    <w:rsid w:val="00E917E0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EE7254"/>
    <w:rsid w:val="00F070AB"/>
    <w:rsid w:val="00F07BB8"/>
    <w:rsid w:val="00F17567"/>
    <w:rsid w:val="00F27A7B"/>
    <w:rsid w:val="00F34F9D"/>
    <w:rsid w:val="00F526AF"/>
    <w:rsid w:val="00F55333"/>
    <w:rsid w:val="00F617C3"/>
    <w:rsid w:val="00F66312"/>
    <w:rsid w:val="00F7066B"/>
    <w:rsid w:val="00F72881"/>
    <w:rsid w:val="00F80789"/>
    <w:rsid w:val="00F81ACD"/>
    <w:rsid w:val="00F83B28"/>
    <w:rsid w:val="00F94CE2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5E7D"/>
    <w:rsid w:val="00FF7485"/>
    <w:rsid w:val="0514A1E2"/>
    <w:rsid w:val="0C9D9013"/>
    <w:rsid w:val="2A33A190"/>
    <w:rsid w:val="30319EAE"/>
    <w:rsid w:val="314B77E2"/>
    <w:rsid w:val="34D8CDFE"/>
    <w:rsid w:val="44BE0ABD"/>
    <w:rsid w:val="45DC079F"/>
    <w:rsid w:val="4764F8CE"/>
    <w:rsid w:val="4C35F12E"/>
    <w:rsid w:val="4D39ABBB"/>
    <w:rsid w:val="5B18353C"/>
    <w:rsid w:val="630D1363"/>
    <w:rsid w:val="6E5A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0EEC1"/>
  <w15:docId w15:val="{369909E8-1C11-489A-8837-5AE26DC4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68DAD-08E9-43E9-8E4A-69A2BD795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40B78-A431-4AB5-BCDE-E1026C60D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FAC130-C847-437F-BF5F-AF5D48A867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E2EF8-B505-41EA-8551-60FD86E12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1194</Words>
  <Characters>7168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10</cp:revision>
  <cp:lastPrinted>2019-02-06T12:12:00Z</cp:lastPrinted>
  <dcterms:created xsi:type="dcterms:W3CDTF">2025-05-05T16:12:00Z</dcterms:created>
  <dcterms:modified xsi:type="dcterms:W3CDTF">2025-10-12T10:25:00Z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